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5065A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GOFFE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fl.1461)</w:t>
      </w:r>
    </w:p>
    <w:p w14:paraId="6261581A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4B7DBA22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A7847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51208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>He took on an apprentice, Richard Harrison(q.v.).</w:t>
      </w:r>
    </w:p>
    <w:p w14:paraId="0151BFBC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38354878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29EDC5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3A37D" w14:textId="77777777" w:rsidR="00CA5AE0" w:rsidRDefault="00CA5AE0" w:rsidP="00CA5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3BED09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AEA0" w14:textId="77777777" w:rsidR="00CA5AE0" w:rsidRDefault="00CA5AE0" w:rsidP="009139A6">
      <w:r>
        <w:separator/>
      </w:r>
    </w:p>
  </w:endnote>
  <w:endnote w:type="continuationSeparator" w:id="0">
    <w:p w14:paraId="74A2CFAF" w14:textId="77777777" w:rsidR="00CA5AE0" w:rsidRDefault="00CA5A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A2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D6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34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C60DE" w14:textId="77777777" w:rsidR="00CA5AE0" w:rsidRDefault="00CA5AE0" w:rsidP="009139A6">
      <w:r>
        <w:separator/>
      </w:r>
    </w:p>
  </w:footnote>
  <w:footnote w:type="continuationSeparator" w:id="0">
    <w:p w14:paraId="48E7F00D" w14:textId="77777777" w:rsidR="00CA5AE0" w:rsidRDefault="00CA5A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51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4F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73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AE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5AE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6E63F"/>
  <w15:chartTrackingRefBased/>
  <w15:docId w15:val="{E1CA7484-E0D6-41D5-8EF3-8AF20DCB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2022-04-05T16:22:00Z</dcterms:created>
  <dcterms:modified xsi:type="dcterms:W3CDTF">2022-04-05T16:22:00Z</dcterms:modified>
</cp:coreProperties>
</file>